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633"/>
        <w:gridCol w:w="1638"/>
        <w:gridCol w:w="2016"/>
        <w:gridCol w:w="1709"/>
        <w:gridCol w:w="1554"/>
        <w:gridCol w:w="1700"/>
        <w:gridCol w:w="2480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3134" w:type="dxa"/>
            <w:gridSpan w:val="7"/>
            <w:tcBorders>
              <w:top w:val="nil"/>
              <w:left w:val="nil"/>
              <w:right w:val="nil"/>
            </w:tcBorders>
            <w:shd w:val="clear" w:color="auto" w:fill="000000"/>
            <w:vAlign w:val="center"/>
          </w:tcPr>
          <w:p>
            <w:pPr>
              <w:jc w:val="center"/>
            </w:pPr>
            <w:r>
              <w:rPr>
                <w:sz w:val="144"/>
                <w:szCs w:val="144"/>
              </w:rPr>
              <w:t>DAY PLANNING</w:t>
            </w: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6" w:type="dxa"/>
            <w:tcBorders>
              <w:top w:val="nil"/>
              <w:left w:val="nil"/>
            </w:tcBorders>
          </w:tcPr>
          <w:p/>
        </w:tc>
        <w:tc>
          <w:tcPr>
            <w:tcW w:w="1695" w:type="dxa"/>
            <w:vAlign w:val="center"/>
          </w:tcPr>
          <w:p>
            <w:pPr>
              <w:pStyle w:val="5"/>
            </w:pPr>
            <w:sdt>
              <w:sdtPr>
                <w:id w:val="1988354360"/>
                <w:placeholder>
                  <w:docPart w:val="624DB5565C87424AB876B4FD481ECF82"/>
                </w:placeholder>
                <w:temporary/>
                <w:showingPlcHdr/>
                <w15:appearance w15:val="hidden"/>
              </w:sdtPr>
              <w:sdtContent>
                <w:r>
                  <w:t>Monday</w:t>
                </w:r>
              </w:sdtContent>
            </w:sdt>
          </w:p>
        </w:tc>
        <w:tc>
          <w:tcPr>
            <w:tcW w:w="1695" w:type="dxa"/>
            <w:vAlign w:val="center"/>
          </w:tcPr>
          <w:p>
            <w:pPr>
              <w:pStyle w:val="5"/>
            </w:pPr>
            <w:sdt>
              <w:sdtPr>
                <w:id w:val="1424685267"/>
                <w:placeholder>
                  <w:docPart w:val="A868717AA30249C0B2FD698F00AC5223"/>
                </w:placeholder>
                <w:temporary/>
                <w:showingPlcHdr/>
                <w15:appearance w15:val="hidden"/>
              </w:sdtPr>
              <w:sdtContent>
                <w:r>
                  <w:t>Tuesday</w:t>
                </w:r>
              </w:sdtContent>
            </w:sdt>
          </w:p>
        </w:tc>
        <w:tc>
          <w:tcPr>
            <w:tcW w:w="1697" w:type="dxa"/>
            <w:vAlign w:val="center"/>
          </w:tcPr>
          <w:p>
            <w:pPr>
              <w:pStyle w:val="5"/>
            </w:pPr>
            <w:sdt>
              <w:sdtPr>
                <w:id w:val="1859934859"/>
                <w:placeholder>
                  <w:docPart w:val="9600EBA68A644DC082539A1E26240A28"/>
                </w:placeholder>
                <w:temporary/>
                <w:showingPlcHdr/>
                <w15:appearance w15:val="hidden"/>
              </w:sdtPr>
              <w:sdtContent>
                <w:r>
                  <w:t>Wednesday</w:t>
                </w:r>
              </w:sdtContent>
            </w:sdt>
          </w:p>
        </w:tc>
        <w:tc>
          <w:tcPr>
            <w:tcW w:w="1695" w:type="dxa"/>
            <w:vAlign w:val="center"/>
          </w:tcPr>
          <w:p>
            <w:pPr>
              <w:pStyle w:val="5"/>
            </w:pPr>
            <w:sdt>
              <w:sdtPr>
                <w:id w:val="1231818636"/>
                <w:placeholder>
                  <w:docPart w:val="FB91AEBC1B714505842DF22AEBB73A47"/>
                </w:placeholder>
                <w:temporary/>
                <w:showingPlcHdr/>
                <w15:appearance w15:val="hidden"/>
              </w:sdtPr>
              <w:sdtContent>
                <w:r>
                  <w:t>Thursday</w:t>
                </w:r>
              </w:sdtContent>
            </w:sdt>
          </w:p>
        </w:tc>
        <w:tc>
          <w:tcPr>
            <w:tcW w:w="1694" w:type="dxa"/>
            <w:vAlign w:val="center"/>
          </w:tcPr>
          <w:p>
            <w:pPr>
              <w:pStyle w:val="5"/>
            </w:pPr>
            <w:sdt>
              <w:sdtPr>
                <w:id w:val="1394924140"/>
                <w:placeholder>
                  <w:docPart w:val="072E2220AA794960A23C422037AB0C67"/>
                </w:placeholder>
                <w:temporary/>
                <w:showingPlcHdr/>
                <w15:appearance w15:val="hidden"/>
              </w:sdtPr>
              <w:sdtContent>
                <w:r>
                  <w:t>Friday</w:t>
                </w:r>
              </w:sdtContent>
            </w:sdt>
          </w:p>
        </w:tc>
        <w:tc>
          <w:tcPr>
            <w:tcW w:w="1695" w:type="dxa"/>
            <w:vAlign w:val="center"/>
          </w:tcPr>
          <w:p>
            <w:pPr>
              <w:pStyle w:val="5"/>
            </w:pPr>
            <w:sdt>
              <w:sdtPr>
                <w:id w:val="-594780813"/>
                <w:placeholder>
                  <w:docPart w:val="4C71CABEF9C149B5AD7547B7FB6B7529"/>
                </w:placeholder>
                <w:temporary/>
                <w:showingPlcHdr/>
                <w15:appearance w15:val="hidden"/>
              </w:sdtPr>
              <w:sdtContent>
                <w:r>
                  <w:t>Saturday</w:t>
                </w:r>
              </w:sdtContent>
            </w:sdt>
          </w:p>
        </w:tc>
        <w:tc>
          <w:tcPr>
            <w:tcW w:w="2963" w:type="dxa"/>
            <w:vAlign w:val="center"/>
          </w:tcPr>
          <w:p>
            <w:pPr>
              <w:pStyle w:val="5"/>
            </w:pPr>
            <w:sdt>
              <w:sdtPr>
                <w:id w:val="821395789"/>
                <w:placeholder>
                  <w:docPart w:val="9C2DA579A9C94242BE0E4941BBCF679C"/>
                </w:placeholder>
                <w:temporary/>
                <w:showingPlcHdr/>
                <w15:appearance w15:val="hidden"/>
              </w:sdtPr>
              <w:sdtContent>
                <w:r>
                  <w:t>Sunday</w:t>
                </w:r>
              </w:sdtContent>
            </w:sdt>
          </w:p>
        </w:tc>
        <w:tc>
          <w:tcPr>
            <w:tcW w:w="650" w:type="dxa"/>
            <w:vAlign w:val="center"/>
          </w:tcPr>
          <w:p>
            <w:pPr>
              <w:pStyle w:val="5"/>
            </w:pPr>
            <w:sdt>
              <w:sdtPr>
                <w:id w:val="-9767371"/>
                <w:placeholder>
                  <w:docPart w:val="2A1FC8890E1D48D394F3B567D0922B16"/>
                </w:placeholder>
                <w:temporary/>
                <w:showingPlcHdr/>
                <w15:appearance w15:val="hidden"/>
              </w:sdtPr>
              <w:sdtContent>
                <w:r>
                  <w:t>Notes</w:t>
                </w:r>
              </w:sdtContent>
            </w:sdt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616" w:type="dxa"/>
            <w:textDirection w:val="btLr"/>
            <w:vAlign w:val="center"/>
          </w:tcPr>
          <w:p>
            <w:pPr>
              <w:pStyle w:val="5"/>
            </w:pPr>
            <w:r>
              <w:rPr>
                <w:lang w:val="id-ID"/>
              </w:rPr>
              <w:t>DAY 1</w:t>
            </w:r>
          </w:p>
        </w:tc>
        <w:tc>
          <w:tcPr>
            <w:tcW w:w="1695" w:type="dxa"/>
          </w:tcPr>
          <w:p/>
        </w:tc>
        <w:tc>
          <w:tcPr>
            <w:tcW w:w="1695" w:type="dxa"/>
          </w:tcPr>
          <w:p/>
        </w:tc>
        <w:tc>
          <w:tcPr>
            <w:tcW w:w="1697" w:type="dxa"/>
          </w:tcPr>
          <w:p/>
        </w:tc>
        <w:tc>
          <w:tcPr>
            <w:tcW w:w="1695" w:type="dxa"/>
          </w:tcPr>
          <w:p/>
        </w:tc>
        <w:tc>
          <w:tcPr>
            <w:tcW w:w="1694" w:type="dxa"/>
          </w:tcPr>
          <w:p/>
        </w:tc>
        <w:tc>
          <w:tcPr>
            <w:tcW w:w="1695" w:type="dxa"/>
          </w:tcPr>
          <w:p/>
        </w:tc>
        <w:tc>
          <w:tcPr>
            <w:tcW w:w="2963" w:type="dxa"/>
          </w:tcPr>
          <w:p/>
        </w:tc>
        <w:tc>
          <w:tcPr>
            <w:tcW w:w="650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616" w:type="dxa"/>
            <w:textDirection w:val="btLr"/>
            <w:vAlign w:val="center"/>
          </w:tcPr>
          <w:p>
            <w:pPr>
              <w:pStyle w:val="5"/>
            </w:pPr>
            <w:r>
              <w:rPr>
                <w:lang w:val="id-ID"/>
              </w:rPr>
              <w:t>DAY 2</w:t>
            </w:r>
          </w:p>
        </w:tc>
        <w:tc>
          <w:tcPr>
            <w:tcW w:w="1695" w:type="dxa"/>
          </w:tcPr>
          <w:p/>
        </w:tc>
        <w:tc>
          <w:tcPr>
            <w:tcW w:w="1695" w:type="dxa"/>
          </w:tcPr>
          <w:p/>
        </w:tc>
        <w:tc>
          <w:tcPr>
            <w:tcW w:w="1697" w:type="dxa"/>
          </w:tcPr>
          <w:p/>
        </w:tc>
        <w:tc>
          <w:tcPr>
            <w:tcW w:w="1695" w:type="dxa"/>
          </w:tcPr>
          <w:p/>
        </w:tc>
        <w:tc>
          <w:tcPr>
            <w:tcW w:w="1694" w:type="dxa"/>
          </w:tcPr>
          <w:p/>
        </w:tc>
        <w:tc>
          <w:tcPr>
            <w:tcW w:w="1695" w:type="dxa"/>
          </w:tcPr>
          <w:p/>
        </w:tc>
        <w:tc>
          <w:tcPr>
            <w:tcW w:w="2963" w:type="dxa"/>
          </w:tcPr>
          <w:p/>
        </w:tc>
        <w:tc>
          <w:tcPr>
            <w:tcW w:w="650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616" w:type="dxa"/>
            <w:textDirection w:val="btLr"/>
            <w:vAlign w:val="center"/>
          </w:tcPr>
          <w:p>
            <w:pPr>
              <w:pStyle w:val="5"/>
            </w:pPr>
            <w:bookmarkStart w:id="0" w:name="_GoBack"/>
            <w:r>
              <w:rPr>
                <w:lang w:val="id-ID"/>
              </w:rPr>
              <w:t>DAY 3</w:t>
            </w:r>
          </w:p>
        </w:tc>
        <w:tc>
          <w:tcPr>
            <w:tcW w:w="1695" w:type="dxa"/>
          </w:tcPr>
          <w:p/>
        </w:tc>
        <w:tc>
          <w:tcPr>
            <w:tcW w:w="1695" w:type="dxa"/>
          </w:tcPr>
          <w:p/>
        </w:tc>
        <w:tc>
          <w:tcPr>
            <w:tcW w:w="1697" w:type="dxa"/>
          </w:tcPr>
          <w:p/>
        </w:tc>
        <w:tc>
          <w:tcPr>
            <w:tcW w:w="1695" w:type="dxa"/>
          </w:tcPr>
          <w:p/>
        </w:tc>
        <w:tc>
          <w:tcPr>
            <w:tcW w:w="1694" w:type="dxa"/>
          </w:tcPr>
          <w:p/>
        </w:tc>
        <w:tc>
          <w:tcPr>
            <w:tcW w:w="1695" w:type="dxa"/>
          </w:tcPr>
          <w:p/>
        </w:tc>
        <w:tc>
          <w:tcPr>
            <w:tcW w:w="2963" w:type="dxa"/>
          </w:tcPr>
          <w:p/>
        </w:tc>
        <w:tc>
          <w:tcPr>
            <w:tcW w:w="650" w:type="dxa"/>
            <w:vMerge w:val="continue"/>
          </w:tcPr>
          <w:p/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616" w:type="dxa"/>
            <w:textDirection w:val="btLr"/>
            <w:vAlign w:val="center"/>
          </w:tcPr>
          <w:p>
            <w:pPr>
              <w:pStyle w:val="5"/>
            </w:pPr>
            <w:r>
              <w:rPr>
                <w:lang w:val="id-ID"/>
              </w:rPr>
              <w:t>DAY 4</w:t>
            </w:r>
          </w:p>
        </w:tc>
        <w:tc>
          <w:tcPr>
            <w:tcW w:w="1695" w:type="dxa"/>
          </w:tcPr>
          <w:p/>
        </w:tc>
        <w:tc>
          <w:tcPr>
            <w:tcW w:w="1695" w:type="dxa"/>
          </w:tcPr>
          <w:p/>
        </w:tc>
        <w:tc>
          <w:tcPr>
            <w:tcW w:w="1697" w:type="dxa"/>
          </w:tcPr>
          <w:p/>
        </w:tc>
        <w:tc>
          <w:tcPr>
            <w:tcW w:w="1695" w:type="dxa"/>
          </w:tcPr>
          <w:p/>
        </w:tc>
        <w:tc>
          <w:tcPr>
            <w:tcW w:w="1694" w:type="dxa"/>
          </w:tcPr>
          <w:p/>
        </w:tc>
        <w:tc>
          <w:tcPr>
            <w:tcW w:w="1695" w:type="dxa"/>
          </w:tcPr>
          <w:p/>
        </w:tc>
        <w:tc>
          <w:tcPr>
            <w:tcW w:w="2963" w:type="dxa"/>
          </w:tcPr>
          <w:p/>
        </w:tc>
        <w:tc>
          <w:tcPr>
            <w:tcW w:w="650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616" w:type="dxa"/>
            <w:textDirection w:val="btLr"/>
            <w:vAlign w:val="center"/>
          </w:tcPr>
          <w:p>
            <w:pPr>
              <w:pStyle w:val="5"/>
            </w:pPr>
            <w:r>
              <w:rPr>
                <w:lang w:val="id-ID"/>
              </w:rPr>
              <w:t>DAY 5</w:t>
            </w:r>
          </w:p>
        </w:tc>
        <w:tc>
          <w:tcPr>
            <w:tcW w:w="1695" w:type="dxa"/>
          </w:tcPr>
          <w:p/>
        </w:tc>
        <w:tc>
          <w:tcPr>
            <w:tcW w:w="1695" w:type="dxa"/>
          </w:tcPr>
          <w:p/>
        </w:tc>
        <w:tc>
          <w:tcPr>
            <w:tcW w:w="1697" w:type="dxa"/>
          </w:tcPr>
          <w:p/>
        </w:tc>
        <w:tc>
          <w:tcPr>
            <w:tcW w:w="1695" w:type="dxa"/>
          </w:tcPr>
          <w:p/>
        </w:tc>
        <w:tc>
          <w:tcPr>
            <w:tcW w:w="1694" w:type="dxa"/>
          </w:tcPr>
          <w:p/>
        </w:tc>
        <w:tc>
          <w:tcPr>
            <w:tcW w:w="1695" w:type="dxa"/>
          </w:tcPr>
          <w:p/>
        </w:tc>
        <w:tc>
          <w:tcPr>
            <w:tcW w:w="2963" w:type="dxa"/>
          </w:tcPr>
          <w:p/>
        </w:tc>
        <w:tc>
          <w:tcPr>
            <w:tcW w:w="650" w:type="dxa"/>
            <w:vMerge w:val="continue"/>
          </w:tcPr>
          <w:p/>
        </w:tc>
      </w:tr>
    </w:tbl>
    <w:p>
      <w:pPr>
        <w:pStyle w:val="30"/>
      </w:pPr>
    </w:p>
    <w:sectPr>
      <w:pgSz w:w="15840" w:h="12240" w:orient="landscape"/>
      <w:pgMar w:top="720" w:right="720" w:bottom="454" w:left="720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he Hand">
    <w:altName w:val="SimSun"/>
    <w:panose1 w:val="00000000000000000000"/>
    <w:charset w:val="86"/>
    <w:family w:val="script"/>
    <w:pitch w:val="default"/>
    <w:sig w:usb0="00000000" w:usb1="00000000" w:usb2="00000000" w:usb3="00000000" w:csb0="00000001" w:csb1="00000000"/>
  </w:font>
  <w:font w:name="The Han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e Hand Black">
    <w:altName w:val="Segoe Print"/>
    <w:panose1 w:val="00000000000000000000"/>
    <w:charset w:val="00"/>
    <w:family w:val="script"/>
    <w:pitch w:val="default"/>
    <w:sig w:usb0="00000000" w:usb1="00000000" w:usb2="00000000" w:usb3="00000000" w:csb0="00000001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S3NDcwMTEwsLC0NDFQ0lEKTi0uzszPAykwrgUAFnBFfSwAAAA="/>
  </w:docVars>
  <w:rsids>
    <w:rsidRoot w:val="0020192F"/>
    <w:rsid w:val="0001148D"/>
    <w:rsid w:val="0002237F"/>
    <w:rsid w:val="0007286D"/>
    <w:rsid w:val="000A24E4"/>
    <w:rsid w:val="000E7E0C"/>
    <w:rsid w:val="00131AF8"/>
    <w:rsid w:val="00144B71"/>
    <w:rsid w:val="00194821"/>
    <w:rsid w:val="001B687D"/>
    <w:rsid w:val="001C76FB"/>
    <w:rsid w:val="001D5877"/>
    <w:rsid w:val="001F71D0"/>
    <w:rsid w:val="0020192F"/>
    <w:rsid w:val="00221554"/>
    <w:rsid w:val="002220AD"/>
    <w:rsid w:val="0027320F"/>
    <w:rsid w:val="00276171"/>
    <w:rsid w:val="002C16E1"/>
    <w:rsid w:val="002E5967"/>
    <w:rsid w:val="003154AD"/>
    <w:rsid w:val="003245D5"/>
    <w:rsid w:val="00325D8E"/>
    <w:rsid w:val="00344D35"/>
    <w:rsid w:val="00346083"/>
    <w:rsid w:val="00355A79"/>
    <w:rsid w:val="00356A8C"/>
    <w:rsid w:val="00362AE7"/>
    <w:rsid w:val="0037462C"/>
    <w:rsid w:val="00377315"/>
    <w:rsid w:val="00380191"/>
    <w:rsid w:val="00393D43"/>
    <w:rsid w:val="003A7CE4"/>
    <w:rsid w:val="003C36CA"/>
    <w:rsid w:val="00401396"/>
    <w:rsid w:val="00404DB7"/>
    <w:rsid w:val="0042183B"/>
    <w:rsid w:val="00462B39"/>
    <w:rsid w:val="00463F01"/>
    <w:rsid w:val="004715BA"/>
    <w:rsid w:val="00486A21"/>
    <w:rsid w:val="00495554"/>
    <w:rsid w:val="004B1EB9"/>
    <w:rsid w:val="004E5EA5"/>
    <w:rsid w:val="0054290B"/>
    <w:rsid w:val="0054637B"/>
    <w:rsid w:val="0056512D"/>
    <w:rsid w:val="0056734D"/>
    <w:rsid w:val="00586158"/>
    <w:rsid w:val="005A1C9E"/>
    <w:rsid w:val="005A20B8"/>
    <w:rsid w:val="005A5ABF"/>
    <w:rsid w:val="005B3424"/>
    <w:rsid w:val="00626770"/>
    <w:rsid w:val="00646221"/>
    <w:rsid w:val="00664A44"/>
    <w:rsid w:val="00690620"/>
    <w:rsid w:val="00693644"/>
    <w:rsid w:val="006950D3"/>
    <w:rsid w:val="006C0986"/>
    <w:rsid w:val="0073369A"/>
    <w:rsid w:val="00746CE2"/>
    <w:rsid w:val="00765461"/>
    <w:rsid w:val="007B09C4"/>
    <w:rsid w:val="007E556A"/>
    <w:rsid w:val="00817694"/>
    <w:rsid w:val="00826261"/>
    <w:rsid w:val="008314A5"/>
    <w:rsid w:val="0084023B"/>
    <w:rsid w:val="00860F5A"/>
    <w:rsid w:val="008656BB"/>
    <w:rsid w:val="00866408"/>
    <w:rsid w:val="008A2925"/>
    <w:rsid w:val="008D5E2B"/>
    <w:rsid w:val="008E54F1"/>
    <w:rsid w:val="00901657"/>
    <w:rsid w:val="009046EF"/>
    <w:rsid w:val="0092363C"/>
    <w:rsid w:val="0093723A"/>
    <w:rsid w:val="009465E1"/>
    <w:rsid w:val="00947BB4"/>
    <w:rsid w:val="00964D50"/>
    <w:rsid w:val="00967D6F"/>
    <w:rsid w:val="00980C4F"/>
    <w:rsid w:val="00980CC9"/>
    <w:rsid w:val="009A602D"/>
    <w:rsid w:val="009F118A"/>
    <w:rsid w:val="00A6118A"/>
    <w:rsid w:val="00A746D2"/>
    <w:rsid w:val="00A767C5"/>
    <w:rsid w:val="00AA54D0"/>
    <w:rsid w:val="00AA6026"/>
    <w:rsid w:val="00AC7A8F"/>
    <w:rsid w:val="00B45607"/>
    <w:rsid w:val="00B52383"/>
    <w:rsid w:val="00BA0B3A"/>
    <w:rsid w:val="00BA68E1"/>
    <w:rsid w:val="00BD4362"/>
    <w:rsid w:val="00BE66E3"/>
    <w:rsid w:val="00C37B8A"/>
    <w:rsid w:val="00C862E7"/>
    <w:rsid w:val="00CB36E9"/>
    <w:rsid w:val="00CC474E"/>
    <w:rsid w:val="00CD3D0D"/>
    <w:rsid w:val="00CD67B7"/>
    <w:rsid w:val="00CD7085"/>
    <w:rsid w:val="00CD7BA7"/>
    <w:rsid w:val="00D11B5D"/>
    <w:rsid w:val="00D4273A"/>
    <w:rsid w:val="00D431FB"/>
    <w:rsid w:val="00D44F00"/>
    <w:rsid w:val="00D5677C"/>
    <w:rsid w:val="00D6689E"/>
    <w:rsid w:val="00D806FA"/>
    <w:rsid w:val="00D943E3"/>
    <w:rsid w:val="00D971DB"/>
    <w:rsid w:val="00DA0E8C"/>
    <w:rsid w:val="00DE2CEA"/>
    <w:rsid w:val="00DE6986"/>
    <w:rsid w:val="00E62F07"/>
    <w:rsid w:val="00E8742E"/>
    <w:rsid w:val="00E94B5C"/>
    <w:rsid w:val="00ED4DEA"/>
    <w:rsid w:val="00EE6B0F"/>
    <w:rsid w:val="00EE7613"/>
    <w:rsid w:val="00EF497F"/>
    <w:rsid w:val="00F05131"/>
    <w:rsid w:val="00F14DDA"/>
    <w:rsid w:val="00F43286"/>
    <w:rsid w:val="00F45FC0"/>
    <w:rsid w:val="00F65797"/>
    <w:rsid w:val="16F9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name="Strong"/>
    <w:lsdException w:unhideWhenUsed="0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b/>
      <w:sz w:val="32"/>
      <w:szCs w:val="3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spacing w:line="192" w:lineRule="auto"/>
      <w:jc w:val="center"/>
      <w:outlineLvl w:val="0"/>
    </w:pPr>
    <w:rPr>
      <w:rFonts w:asciiTheme="majorHAnsi" w:hAnsiTheme="majorHAnsi"/>
      <w:b w:val="0"/>
      <w:outline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19"/>
    <w:unhideWhenUsed/>
    <w:qFormat/>
    <w:uiPriority w:val="9"/>
    <w:pPr>
      <w:outlineLvl w:val="1"/>
    </w:pPr>
    <w:rPr>
      <w:rFonts w:asciiTheme="majorHAnsi" w:hAnsiTheme="majorHAnsi"/>
      <w:b w:val="0"/>
      <w:color w:val="000000" w:themeColor="text1"/>
      <w:sz w:val="160"/>
      <w14:textOutline w14:w="9525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jc w:val="right"/>
      <w:outlineLvl w:val="2"/>
    </w:pPr>
    <w:rPr>
      <w:rFonts w:eastAsiaTheme="majorEastAsia" w:cstheme="majorBidi"/>
      <w:sz w:val="56"/>
      <w:szCs w:val="24"/>
    </w:rPr>
  </w:style>
  <w:style w:type="paragraph" w:styleId="5">
    <w:name w:val="heading 4"/>
    <w:basedOn w:val="1"/>
    <w:next w:val="1"/>
    <w:link w:val="28"/>
    <w:unhideWhenUsed/>
    <w:qFormat/>
    <w:uiPriority w:val="9"/>
    <w:pPr>
      <w:keepNext/>
      <w:keepLines/>
      <w:jc w:val="center"/>
      <w:outlineLvl w:val="3"/>
    </w:pPr>
    <w:rPr>
      <w:rFonts w:eastAsiaTheme="majorEastAsia" w:cstheme="majorBidi"/>
      <w:iCs/>
      <w:color w:val="000000" w:themeColor="text1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9"/>
    <w:unhideWhenUsed/>
    <w:qFormat/>
    <w:uiPriority w:val="9"/>
    <w:pPr>
      <w:spacing w:line="271" w:lineRule="auto"/>
      <w:jc w:val="center"/>
      <w:outlineLvl w:val="4"/>
    </w:pPr>
    <w:rPr>
      <w:rFonts w:asciiTheme="majorHAnsi" w:hAnsiTheme="majorHAnsi"/>
      <w:b w:val="0"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paragraph" w:styleId="7">
    <w:name w:val="heading 6"/>
    <w:basedOn w:val="1"/>
    <w:next w:val="1"/>
    <w:link w:val="31"/>
    <w:unhideWhenUsed/>
    <w:qFormat/>
    <w:uiPriority w:val="9"/>
    <w:pPr>
      <w:keepNext/>
      <w:keepLines/>
      <w:outlineLvl w:val="5"/>
    </w:pPr>
    <w:rPr>
      <w:rFonts w:asciiTheme="majorHAnsi" w:hAnsiTheme="majorHAnsi" w:eastAsiaTheme="majorEastAsia" w:cstheme="majorBidi"/>
      <w:b w:val="0"/>
      <w:caps/>
    </w:rPr>
  </w:style>
  <w:style w:type="paragraph" w:styleId="8">
    <w:name w:val="heading 7"/>
    <w:basedOn w:val="1"/>
    <w:next w:val="1"/>
    <w:link w:val="33"/>
    <w:unhideWhenUsed/>
    <w:qFormat/>
    <w:uiPriority w:val="9"/>
    <w:pPr>
      <w:keepNext/>
      <w:keepLines/>
      <w:outlineLvl w:val="6"/>
    </w:pPr>
    <w:rPr>
      <w:rFonts w:asciiTheme="majorHAnsi" w:hAnsiTheme="majorHAnsi" w:eastAsiaTheme="majorEastAsia" w:cstheme="majorBidi"/>
      <w:iCs/>
      <w:caps/>
    </w:rPr>
  </w:style>
  <w:style w:type="paragraph" w:styleId="9">
    <w:name w:val="heading 8"/>
    <w:basedOn w:val="1"/>
    <w:next w:val="1"/>
    <w:link w:val="34"/>
    <w:unhideWhenUsed/>
    <w:qFormat/>
    <w:uiPriority w:val="9"/>
    <w:pPr>
      <w:keepNext/>
      <w:keepLines/>
      <w:jc w:val="center"/>
      <w:outlineLvl w:val="7"/>
    </w:pPr>
    <w:rPr>
      <w:rFonts w:eastAsiaTheme="majorEastAsia" w:cstheme="majorBidi"/>
      <w:sz w:val="18"/>
      <w:szCs w:val="21"/>
    </w:rPr>
  </w:style>
  <w:style w:type="paragraph" w:styleId="10">
    <w:name w:val="heading 9"/>
    <w:basedOn w:val="1"/>
    <w:next w:val="1"/>
    <w:link w:val="35"/>
    <w:unhideWhenUsed/>
    <w:qFormat/>
    <w:uiPriority w:val="9"/>
    <w:pPr>
      <w:keepNext/>
      <w:keepLines/>
      <w:outlineLvl w:val="8"/>
    </w:pPr>
    <w:rPr>
      <w:rFonts w:asciiTheme="majorHAnsi" w:hAnsiTheme="majorHAnsi" w:eastAsiaTheme="majorEastAsia" w:cstheme="majorBidi"/>
      <w:b w:val="0"/>
      <w:iCs/>
      <w:caps/>
      <w:szCs w:val="21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5"/>
    <w:semiHidden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24"/>
    <w:semiHidden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17"/>
    <w:semiHidden/>
    <w:uiPriority w:val="10"/>
    <w:pPr>
      <w:ind w:left="567"/>
      <w:contextualSpacing/>
    </w:pPr>
    <w:rPr>
      <w:rFonts w:asciiTheme="majorHAnsi" w:hAnsiTheme="majorHAnsi" w:eastAsiaTheme="majorEastAsia" w:cstheme="majorBidi"/>
      <w:spacing w:val="-60"/>
      <w:kern w:val="28"/>
      <w:sz w:val="160"/>
      <w:szCs w:val="160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itle Char"/>
    <w:basedOn w:val="14"/>
    <w:link w:val="13"/>
    <w:semiHidden/>
    <w:uiPriority w:val="10"/>
    <w:rPr>
      <w:rFonts w:asciiTheme="majorHAnsi" w:hAnsiTheme="majorHAnsi" w:eastAsiaTheme="majorEastAsia" w:cstheme="majorBidi"/>
      <w:color w:val="000000" w:themeColor="text1"/>
      <w:spacing w:val="-60"/>
      <w:kern w:val="28"/>
      <w:sz w:val="160"/>
      <w:szCs w:val="160"/>
      <w14:textFill>
        <w14:solidFill>
          <w14:schemeClr w14:val="tx1"/>
        </w14:solidFill>
      </w14:textFill>
    </w:rPr>
  </w:style>
  <w:style w:type="character" w:customStyle="1" w:styleId="18">
    <w:name w:val="Heading 1 Char"/>
    <w:basedOn w:val="14"/>
    <w:link w:val="2"/>
    <w:uiPriority w:val="9"/>
    <w:rPr>
      <w:rFonts w:asciiTheme="majorHAnsi" w:hAnsiTheme="majorHAnsi"/>
      <w:b/>
      <w:outline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character" w:customStyle="1" w:styleId="19">
    <w:name w:val="Heading 2 Char"/>
    <w:basedOn w:val="14"/>
    <w:link w:val="3"/>
    <w:qFormat/>
    <w:uiPriority w:val="9"/>
    <w:rPr>
      <w:rFonts w:asciiTheme="majorHAnsi" w:hAnsiTheme="majorHAnsi"/>
      <w:b/>
      <w:color w:val="000000" w:themeColor="text1"/>
      <w:sz w:val="160"/>
      <w14:textOutline w14:w="9525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paragraph" w:customStyle="1" w:styleId="20">
    <w:name w:val="Center Small Header"/>
    <w:basedOn w:val="3"/>
    <w:link w:val="21"/>
    <w:qFormat/>
    <w:uiPriority w:val="11"/>
    <w:pPr>
      <w:ind w:left="284" w:right="284"/>
      <w:jc w:val="center"/>
    </w:pPr>
    <w:rPr>
      <w:sz w:val="92"/>
      <w:szCs w:val="96"/>
    </w:rPr>
  </w:style>
  <w:style w:type="character" w:customStyle="1" w:styleId="21">
    <w:name w:val="Center Small Header Char"/>
    <w:basedOn w:val="19"/>
    <w:link w:val="20"/>
    <w:uiPriority w:val="11"/>
    <w:rPr>
      <w:rFonts w:asciiTheme="majorHAnsi" w:hAnsiTheme="majorHAnsi"/>
      <w:b w:val="0"/>
      <w:color w:val="000000" w:themeColor="text1"/>
      <w:sz w:val="92"/>
      <w:szCs w:val="96"/>
      <w14:textOutline w14:w="9525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paragraph" w:customStyle="1" w:styleId="22">
    <w:name w:val="TableCellHeader"/>
    <w:basedOn w:val="1"/>
    <w:link w:val="23"/>
    <w:qFormat/>
    <w:uiPriority w:val="12"/>
    <w:rPr>
      <w:rFonts w:asciiTheme="majorHAnsi" w:hAnsiTheme="majorHAnsi"/>
      <w:b w:val="0"/>
      <w:outline/>
      <w:color w:val="000000" w:themeColor="text1"/>
      <w:sz w:val="110"/>
      <w:szCs w:val="144"/>
      <w14:textOutline w14:w="6604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character" w:customStyle="1" w:styleId="23">
    <w:name w:val="TableCellHeader Char"/>
    <w:basedOn w:val="14"/>
    <w:link w:val="22"/>
    <w:qFormat/>
    <w:uiPriority w:val="12"/>
    <w:rPr>
      <w:rFonts w:asciiTheme="majorHAnsi" w:hAnsiTheme="majorHAnsi"/>
      <w:b/>
      <w:outline/>
      <w:color w:val="000000" w:themeColor="text1"/>
      <w:sz w:val="110"/>
      <w:szCs w:val="144"/>
      <w14:textOutline w14:w="6604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character" w:customStyle="1" w:styleId="24">
    <w:name w:val="Header Char"/>
    <w:basedOn w:val="14"/>
    <w:link w:val="12"/>
    <w:semiHidden/>
    <w:qFormat/>
    <w:uiPriority w:val="99"/>
    <w:rPr>
      <w:color w:val="000000" w:themeColor="text1"/>
      <w14:textFill>
        <w14:solidFill>
          <w14:schemeClr w14:val="tx1"/>
        </w14:solidFill>
      </w14:textFill>
    </w:rPr>
  </w:style>
  <w:style w:type="character" w:customStyle="1" w:styleId="25">
    <w:name w:val="Footer Char"/>
    <w:basedOn w:val="14"/>
    <w:link w:val="11"/>
    <w:semiHidden/>
    <w:qFormat/>
    <w:uiPriority w:val="99"/>
    <w:rPr>
      <w:color w:val="000000" w:themeColor="text1"/>
      <w14:textFill>
        <w14:solidFill>
          <w14:schemeClr w14:val="tx1"/>
        </w14:solidFill>
      </w14:textFill>
    </w:rPr>
  </w:style>
  <w:style w:type="character" w:styleId="26">
    <w:name w:val="Placeholder Text"/>
    <w:basedOn w:val="14"/>
    <w:semiHidden/>
    <w:uiPriority w:val="99"/>
    <w:rPr>
      <w:color w:val="808080"/>
    </w:rPr>
  </w:style>
  <w:style w:type="character" w:customStyle="1" w:styleId="27">
    <w:name w:val="Heading 3 Char"/>
    <w:basedOn w:val="14"/>
    <w:link w:val="4"/>
    <w:uiPriority w:val="9"/>
    <w:rPr>
      <w:rFonts w:eastAsiaTheme="majorEastAsia" w:cstheme="majorBidi"/>
      <w:sz w:val="56"/>
      <w:szCs w:val="24"/>
    </w:rPr>
  </w:style>
  <w:style w:type="character" w:customStyle="1" w:styleId="28">
    <w:name w:val="Heading 4 Char"/>
    <w:basedOn w:val="14"/>
    <w:link w:val="5"/>
    <w:uiPriority w:val="9"/>
    <w:rPr>
      <w:rFonts w:eastAsiaTheme="majorEastAsia" w:cstheme="majorBidi"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29">
    <w:name w:val="Heading 5 Char"/>
    <w:basedOn w:val="14"/>
    <w:link w:val="6"/>
    <w:uiPriority w:val="9"/>
    <w:rPr>
      <w:rFonts w:asciiTheme="majorHAnsi" w:hAnsiTheme="majorHAnsi"/>
      <w:color w:val="000000" w:themeColor="text1"/>
      <w:sz w:val="160"/>
      <w14:textOutline w14:w="6604" w14:cap="flat" w14:cmpd="sng" w14:algn="ctr">
        <w14:solidFill>
          <w14:schemeClr w14:val="tx1"/>
        </w14:solidFill>
        <w14:prstDash w14:val="solid"/>
        <w14:round/>
      </w14:textOutline>
      <w14:textFill>
        <w14:solidFill>
          <w14:schemeClr w14:val="tx1"/>
        </w14:solidFill>
      </w14:textFill>
    </w:rPr>
  </w:style>
  <w:style w:type="paragraph" w:customStyle="1" w:styleId="30">
    <w:name w:val="Normal small"/>
    <w:basedOn w:val="1"/>
    <w:next w:val="1"/>
    <w:link w:val="32"/>
    <w:qFormat/>
    <w:uiPriority w:val="0"/>
    <w:pPr>
      <w:spacing w:before="5"/>
    </w:pPr>
    <w:rPr>
      <w:sz w:val="20"/>
      <w:szCs w:val="18"/>
    </w:rPr>
  </w:style>
  <w:style w:type="character" w:customStyle="1" w:styleId="31">
    <w:name w:val="Heading 6 Char"/>
    <w:basedOn w:val="14"/>
    <w:link w:val="7"/>
    <w:uiPriority w:val="9"/>
    <w:rPr>
      <w:rFonts w:asciiTheme="majorHAnsi" w:hAnsiTheme="majorHAnsi" w:eastAsiaTheme="majorEastAsia" w:cstheme="majorBidi"/>
      <w:b/>
      <w:caps/>
      <w:sz w:val="32"/>
    </w:rPr>
  </w:style>
  <w:style w:type="character" w:customStyle="1" w:styleId="32">
    <w:name w:val="Normal small Char"/>
    <w:basedOn w:val="14"/>
    <w:link w:val="30"/>
    <w:uiPriority w:val="0"/>
    <w:rPr>
      <w:sz w:val="20"/>
      <w:szCs w:val="18"/>
    </w:rPr>
  </w:style>
  <w:style w:type="character" w:customStyle="1" w:styleId="33">
    <w:name w:val="Heading 7 Char"/>
    <w:basedOn w:val="14"/>
    <w:link w:val="8"/>
    <w:uiPriority w:val="9"/>
    <w:rPr>
      <w:rFonts w:asciiTheme="majorHAnsi" w:hAnsiTheme="majorHAnsi" w:eastAsiaTheme="majorEastAsia" w:cstheme="majorBidi"/>
      <w:iCs/>
      <w:caps/>
      <w:sz w:val="32"/>
    </w:rPr>
  </w:style>
  <w:style w:type="character" w:customStyle="1" w:styleId="34">
    <w:name w:val="Heading 8 Char"/>
    <w:basedOn w:val="14"/>
    <w:link w:val="9"/>
    <w:uiPriority w:val="9"/>
    <w:rPr>
      <w:rFonts w:eastAsiaTheme="majorEastAsia" w:cstheme="majorBidi"/>
      <w:sz w:val="18"/>
      <w:szCs w:val="21"/>
    </w:rPr>
  </w:style>
  <w:style w:type="character" w:customStyle="1" w:styleId="35">
    <w:name w:val="Heading 9 Char"/>
    <w:basedOn w:val="14"/>
    <w:link w:val="10"/>
    <w:uiPriority w:val="9"/>
    <w:rPr>
      <w:rFonts w:asciiTheme="majorHAnsi" w:hAnsiTheme="majorHAnsi" w:eastAsiaTheme="majorEastAsia" w:cstheme="majorBidi"/>
      <w:b/>
      <w:iCs/>
      <w:caps/>
      <w:szCs w:val="21"/>
    </w:rPr>
  </w:style>
  <w:style w:type="paragraph" w:customStyle="1" w:styleId="36">
    <w:name w:val="Heading 10"/>
    <w:basedOn w:val="1"/>
    <w:next w:val="1"/>
    <w:link w:val="38"/>
    <w:qFormat/>
    <w:uiPriority w:val="10"/>
    <w:rPr>
      <w:b w:val="0"/>
      <w:caps/>
    </w:rPr>
  </w:style>
  <w:style w:type="paragraph" w:customStyle="1" w:styleId="37">
    <w:name w:val="Heading 11"/>
    <w:basedOn w:val="1"/>
    <w:next w:val="1"/>
    <w:link w:val="40"/>
    <w:qFormat/>
    <w:uiPriority w:val="10"/>
    <w:rPr>
      <w:rFonts w:asciiTheme="majorHAnsi" w:hAnsiTheme="majorHAnsi"/>
      <w:b w:val="0"/>
      <w:sz w:val="48"/>
    </w:rPr>
  </w:style>
  <w:style w:type="character" w:customStyle="1" w:styleId="38">
    <w:name w:val="Heading 10 Char"/>
    <w:basedOn w:val="14"/>
    <w:link w:val="36"/>
    <w:uiPriority w:val="10"/>
    <w:rPr>
      <w:b/>
      <w:caps/>
    </w:rPr>
  </w:style>
  <w:style w:type="paragraph" w:customStyle="1" w:styleId="39">
    <w:name w:val="Heading 12"/>
    <w:basedOn w:val="1"/>
    <w:next w:val="1"/>
    <w:link w:val="42"/>
    <w:qFormat/>
    <w:uiPriority w:val="10"/>
    <w:pPr>
      <w:jc w:val="center"/>
    </w:pPr>
    <w:rPr>
      <w:rFonts w:asciiTheme="majorHAnsi" w:hAnsiTheme="majorHAnsi"/>
      <w:b w:val="0"/>
      <w:bCs/>
      <w:caps/>
      <w:sz w:val="48"/>
      <w:szCs w:val="48"/>
    </w:rPr>
  </w:style>
  <w:style w:type="character" w:customStyle="1" w:styleId="40">
    <w:name w:val="Heading 11 Char"/>
    <w:basedOn w:val="14"/>
    <w:link w:val="37"/>
    <w:uiPriority w:val="10"/>
    <w:rPr>
      <w:rFonts w:asciiTheme="majorHAnsi" w:hAnsiTheme="majorHAnsi"/>
      <w:b/>
      <w:sz w:val="48"/>
    </w:rPr>
  </w:style>
  <w:style w:type="paragraph" w:customStyle="1" w:styleId="41">
    <w:name w:val="Heading 13"/>
    <w:basedOn w:val="1"/>
    <w:next w:val="1"/>
    <w:link w:val="43"/>
    <w:qFormat/>
    <w:uiPriority w:val="10"/>
    <w:pPr>
      <w:jc w:val="right"/>
    </w:pPr>
    <w:rPr>
      <w:rFonts w:asciiTheme="majorHAnsi" w:hAnsiTheme="majorHAnsi"/>
      <w:b w:val="0"/>
      <w:bCs/>
      <w:caps/>
      <w:sz w:val="48"/>
      <w:szCs w:val="48"/>
    </w:rPr>
  </w:style>
  <w:style w:type="character" w:customStyle="1" w:styleId="42">
    <w:name w:val="Heading 12 Char"/>
    <w:basedOn w:val="14"/>
    <w:link w:val="39"/>
    <w:uiPriority w:val="10"/>
    <w:rPr>
      <w:rFonts w:asciiTheme="majorHAnsi" w:hAnsiTheme="majorHAnsi"/>
      <w:b/>
      <w:bCs/>
      <w:caps/>
      <w:sz w:val="48"/>
      <w:szCs w:val="48"/>
    </w:rPr>
  </w:style>
  <w:style w:type="character" w:customStyle="1" w:styleId="43">
    <w:name w:val="Heading 13 Char"/>
    <w:basedOn w:val="14"/>
    <w:link w:val="41"/>
    <w:uiPriority w:val="10"/>
    <w:rPr>
      <w:rFonts w:asciiTheme="majorHAnsi" w:hAnsiTheme="majorHAnsi"/>
      <w:b/>
      <w:bCs/>
      <w:caps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Travel%20journal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624DB5565C87424AB876B4FD481ECF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1D61B5E-3489-4814-A5AD-1C3E8919B5E7}"/>
      </w:docPartPr>
      <w:docPartBody>
        <w:p>
          <w:pPr>
            <w:pStyle w:val="6"/>
          </w:pPr>
          <w:r>
            <w:t>Monday</w:t>
          </w:r>
        </w:p>
      </w:docPartBody>
    </w:docPart>
    <w:docPart>
      <w:docPartPr>
        <w:name w:val="A868717AA30249C0B2FD698F00AC522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A374918-C325-406A-9021-19164B994208}"/>
      </w:docPartPr>
      <w:docPartBody>
        <w:p>
          <w:pPr>
            <w:pStyle w:val="7"/>
          </w:pPr>
          <w:r>
            <w:t>Tuesday</w:t>
          </w:r>
        </w:p>
      </w:docPartBody>
    </w:docPart>
    <w:docPart>
      <w:docPartPr>
        <w:name w:val="9600EBA68A644DC082539A1E26240A2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BDE21D-1CC7-4388-90BF-1C909111F297}"/>
      </w:docPartPr>
      <w:docPartBody>
        <w:p>
          <w:pPr>
            <w:pStyle w:val="8"/>
          </w:pPr>
          <w:r>
            <w:t>Wednesday</w:t>
          </w:r>
        </w:p>
      </w:docPartBody>
    </w:docPart>
    <w:docPart>
      <w:docPartPr>
        <w:name w:val="FB91AEBC1B714505842DF22AEBB73A4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93E891-2077-4F58-979E-BC090B8FCD60}"/>
      </w:docPartPr>
      <w:docPartBody>
        <w:p>
          <w:pPr>
            <w:pStyle w:val="9"/>
          </w:pPr>
          <w:r>
            <w:t>Thursday</w:t>
          </w:r>
        </w:p>
      </w:docPartBody>
    </w:docPart>
    <w:docPart>
      <w:docPartPr>
        <w:name w:val="072E2220AA794960A23C422037AB0C6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0674CA-EAA9-43AD-851F-765F0B262C38}"/>
      </w:docPartPr>
      <w:docPartBody>
        <w:p>
          <w:pPr>
            <w:pStyle w:val="10"/>
          </w:pPr>
          <w:r>
            <w:t>Friday</w:t>
          </w:r>
        </w:p>
      </w:docPartBody>
    </w:docPart>
    <w:docPart>
      <w:docPartPr>
        <w:name w:val="4C71CABEF9C149B5AD7547B7FB6B752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6007CF-401D-4FF2-9EC1-8F40E862F0E1}"/>
      </w:docPartPr>
      <w:docPartBody>
        <w:p>
          <w:pPr>
            <w:pStyle w:val="11"/>
          </w:pPr>
          <w:r>
            <w:t>Saturday</w:t>
          </w:r>
        </w:p>
      </w:docPartBody>
    </w:docPart>
    <w:docPart>
      <w:docPartPr>
        <w:name w:val="9C2DA579A9C94242BE0E4941BBCF679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069985-8669-4017-8F13-6022E76ECF69}"/>
      </w:docPartPr>
      <w:docPartBody>
        <w:p>
          <w:pPr>
            <w:pStyle w:val="12"/>
          </w:pPr>
          <w:r>
            <w:t>Sunday</w:t>
          </w:r>
        </w:p>
      </w:docPartBody>
    </w:docPart>
    <w:docPart>
      <w:docPartPr>
        <w:name w:val="2A1FC8890E1D48D394F3B567D0922B1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C77DED-B2BD-4760-AACD-69F17B11F88F}"/>
      </w:docPartPr>
      <w:docPartBody>
        <w:p>
          <w:pPr>
            <w:pStyle w:val="13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he Han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83"/>
    <w:rsid w:val="00C8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4FFFE26654764845A34F5ECF1A08C31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209DAF48E814F0E8140B4B2E17C464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624DB5565C87424AB876B4FD481ECF8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A868717AA30249C0B2FD698F00AC522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9600EBA68A644DC082539A1E26240A2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FB91AEBC1B714505842DF22AEBB73A4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072E2220AA794960A23C422037AB0C6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4C71CABEF9C149B5AD7547B7FB6B752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9C2DA579A9C94242BE0E4941BBCF679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2A1FC8890E1D48D394F3B567D0922B1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5CD6289C4FE04FCFB430D3706DF760E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57D4BB3EE0AB44F5B88F86BD33816CA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A9DCE822CAAC4A6592C05309F06D342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35E00F08AB1047949B5179BC563D7E3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FF2F8527D583411A9ED82FB19ED9710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A99D86B1A2154CC999A0FE110C6030A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48E1A7BF186C4E6991F61E101766C72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4F0AC3E3C5964FE98CC3244EADC593C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930EFA9A24D94ACFB8C9FDC0DA27F6B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E5B5B136C03846E6AAAC38AA6765A39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FF994D42ECA3475C9A85C3ADB848852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FC50C712E75D477393B51DA010C5730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808ACE9FA38C445F8431FC0B602B5FD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426D92AE7BC84D63837A5328D605EA4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4BE95C66731D4CEFA99D40F02FB192C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6251D3DC9F7A4C3A8E9F021B0309837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22328915842F45C4BA362037D63E769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DA732FAD1087437AB04D609DC00D2E2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B54283226DFC4D7C9B934B7959FCCA0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5B3A42E2A67C44E0B8F69B8A8DE7BF6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310759C3BE994341BA6717549632C41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2A64FE424CF4430C8B5A6B56EEA1B55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7687C070F9C24591AF47ADC2FD102CE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0D9A151FF7F64CE18ECAED1782556A0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D3B38D0260F94BCEBC5B1DB1500AB89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28B503A5208D42DE85BC84E48B74E27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F71BF628CFB842A59AA7395FF319177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8BAF4A825F58465C852FF6253995716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F0E9BD7E02C7463BA5B06D7F584AA33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556F2ECB53B245F184974FFE22A3308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800C5C37705743D5947EF3274809FCB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FBD615481F7D438E98F385A310AC0C4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4A6D0BB100F949919F63C756950D264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60B074758BB8450FB943D3304FF23D1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D3B73F372E73448D94102832F31CE02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4278C2539CED4F819032DF22FBB3A71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0B482E288A0049F4BE3CCA63D05A378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116CCC054A2445A6AF76E7199619897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570BC63C1AAD4A34B33391CB5D1ADAE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4F056390CA054567ACBB0EE6A854CCB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9140A1F5C6CD4E048E2D9804122299D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EE7E5088868545B781C099C42039C2F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B435482BCC5148DABAAEF41287402FC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0A8691BBD367474DAAA9FCCAFA1CA4E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0B3B0D18D2484A21B496420ECF37721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68BD015D25F1404DAF67F24EF4A5BB4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2557739E902641CFB7256A763963A1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C5FB2F6B40914192B99242487D73136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2">
    <w:name w:val="6EA299782EAB4B41BD069D919EA936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3">
    <w:name w:val="998468FDD2A040C89C5AB33968499D5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4">
    <w:name w:val="6602C7FC02FE4BA8B004BFE9C10E9B6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5">
    <w:name w:val="F8301FA4CAAF4A20A2721A0FF934691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6">
    <w:name w:val="FC04EA6551E847129876A1700EA16EB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7">
    <w:name w:val="350B5B5EF0D1415A8BBBBB1ADD57AF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8">
    <w:name w:val="88206CC64625437FA055F1693886D1E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9">
    <w:name w:val="F90F90D0BA724CE6900A66C1D6B539B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0">
    <w:name w:val="731236E9E29745C7BD8540B15E14374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1">
    <w:name w:val="7878755F3E134F71BC5F93420BA4432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2">
    <w:name w:val="19CEC17E1D36400189B2E23CF949692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3">
    <w:name w:val="CCE60E6E73084EE0BD9041D1A8D53C2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4">
    <w:name w:val="29DD9C478D9647A78DD14AAB1D636F4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5">
    <w:name w:val="32A8DEE0156C4224BAC084DCBE79113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6">
    <w:name w:val="7DF6E8442B7F4C50BA99A7ADDF0EA51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7">
    <w:name w:val="DAA1B0771A6D4818BAC43C1793823E1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8">
    <w:name w:val="6E585499D5F448A59B98CA90A3D4CEB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9">
    <w:name w:val="1B74F7E1F3CB43758B4201A12E6EECA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0">
    <w:name w:val="D8AE12FA094A483791337500B28C48D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1">
    <w:name w:val="F7582BA0DADB41DC983E5539BF9A321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2">
    <w:name w:val="BB2EE15A5C204570B4B063E2EFB7D92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3">
    <w:name w:val="514C984BE08C47FDA9900C6B77EAD3F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4">
    <w:name w:val="398288501F434C4789BB5B46D0881FC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5">
    <w:name w:val="F99D298AF56848E7B79D8EC484C7791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6">
    <w:name w:val="2E977AA198B5497596517401284133E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7">
    <w:name w:val="25A41ED495554F41976700B506667D4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8">
    <w:name w:val="24C2DDDEA81646B090B16D8E0C0CF51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9">
    <w:name w:val="54FD889249AF443380801A0BFA97B3F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0">
    <w:name w:val="04E1AC8AB9F74BBB9EC765630DB5712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1">
    <w:name w:val="53CFBE05E624445EBC2B7BBFC38590E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2">
    <w:name w:val="F97CD292540D48EF8AF8E3E1CF33DAA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3">
    <w:name w:val="3890C8CF6B41458CBD47C816E067A2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4">
    <w:name w:val="99828C49E951415C9C005F69B16498E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5">
    <w:name w:val="0468B28619194432800A6EB025C6440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6">
    <w:name w:val="78CD3853EC3141FAB2A79978034E42D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7">
    <w:name w:val="E6BD6976E6D24BA09C5A42C627914B9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8">
    <w:name w:val="7970A90643E94F1DA16CC568D674CD9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9">
    <w:name w:val="1917DB9DB0F94E669829172A744EBB1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0">
    <w:name w:val="8422874257B344E6BB101535D15BCA9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1">
    <w:name w:val="033958DF9780416EBFEA25D6F3F708F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2">
    <w:name w:val="612B592297974EF18CF3225B112EF83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3">
    <w:name w:val="47F006BEDE1841B5BDB7E39668E7F9A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4">
    <w:name w:val="91EFDA2BCC1241F2BC0AC2FE6177273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5">
    <w:name w:val="4DEC40698EC34279975354DDC101A22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6">
    <w:name w:val="0A49E61C99E54B3EB991925D405A8B4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7">
    <w:name w:val="44388CDEBC3744278DC3CBDB4D423C5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8">
    <w:name w:val="742CCD166CFE41C6A3FE92B83000E7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9">
    <w:name w:val="C617623228B14EE5A4874ED5E5C06AA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0">
    <w:name w:val="211C623915D64C5B98E23F1EC76A778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1">
    <w:name w:val="E42F6328C48042A79AD0EE7D60B17CC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2">
    <w:name w:val="EBCE4A739CF54F8AA8AECE5BD02B8C6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3">
    <w:name w:val="B0C1AA55EA034BDC96422E17CF25A15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4">
    <w:name w:val="28DAA881E53A4A858DA3281EDA0068D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5">
    <w:name w:val="BAFB93EE78494092ACF3C3C7062E4DF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6">
    <w:name w:val="E7CFF8B384524D6381E1CFEE13463A7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7">
    <w:name w:val="8C2D28B5FCC54ACAA8723A4762211A4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8">
    <w:name w:val="063ADAFDABF64C8B91A5BBB90D90B4F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9">
    <w:name w:val="94A73E39DB5047959E204C229662F8D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0">
    <w:name w:val="55301D10EAF948E6928D635CD0D3DA3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1">
    <w:name w:val="93F7BCB5A3B249C596FADD98482FED6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2">
    <w:name w:val="45E58A3C61934FD3AF3D11415E07A45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3">
    <w:name w:val="C5B4CA08048045E787098A70C2980B8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4">
    <w:name w:val="CBDE7A45AC594D5DA12692FC1FD625C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5">
    <w:name w:val="AF4448D3F2594D938F5E554474AC3FF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6">
    <w:name w:val="8FFDED130EB64E439778235370774C0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7">
    <w:name w:val="E5C8F698B43041DD8EFE84FE9195E56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8">
    <w:name w:val="2682E351280242E495097D27486BBDA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9">
    <w:name w:val="951857ABB5084A119F8293D0C7B11E0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0">
    <w:name w:val="CF108ED433F144F3B8D91930CADBE39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1">
    <w:name w:val="5CA8BE20B33C4261B3FDD3A77E61DF1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2">
    <w:name w:val="5D3FFB7D321F4CB9A6E3858E53A18EE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3">
    <w:name w:val="3F2DC0CE43A84DA88E16C3F119C9005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4">
    <w:name w:val="6C4DBEEF6BD346978390398E483D5DA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5">
    <w:name w:val="B7B2E050571F4F729E1051672584283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6">
    <w:name w:val="7701DBAB9A9D49CDA41E5A2387305E9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7">
    <w:name w:val="1FFD9E0175894954815813BBBAE5A06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8">
    <w:name w:val="C14C0A9ADCBB484A95EDA4E9D421DE0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9">
    <w:name w:val="00A7CB56ED9C49BFAF81A23B91C7E8B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0">
    <w:name w:val="774123A6A47D4066B01337DDBBAB458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1">
    <w:name w:val="8E7F837FEEE7491DAB327C94100C180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2">
    <w:name w:val="CFB77BC065BA4669A609453C2F1094B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3">
    <w:name w:val="A76FE03761E94DF39C32A8D5759CFF3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4">
    <w:name w:val="7C61BC69A519450F9BB905F5D8A2848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5">
    <w:name w:val="7580FD45A1164AE897BD62E9B39904A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6">
    <w:name w:val="BAD90AE7A44C4E80B22561EC504BFF9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7">
    <w:name w:val="DAFD16CB5A914B1AB7693B5D3C272E7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8">
    <w:name w:val="E7912F2D1755431296AE08751B6024C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9">
    <w:name w:val="8D324103A1E748C8B31CE3C66FCC872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0">
    <w:name w:val="94C5C0C6129A442BBC3C87F5AF3EC88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1">
    <w:name w:val="BA6C9B3B8782451F9CAE4FBEA1742D1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2">
    <w:name w:val="D19619D8CAD841FAACBAE39EFCDDBCB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3">
    <w:name w:val="C45905F2CC3B4EC6919C3606695F864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4">
    <w:name w:val="9D9E7A8E4469413E8F060E2D575AFD4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5">
    <w:name w:val="BA181DBFE65A45A7A08B8FA8D7FE85C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6">
    <w:name w:val="77B94501456948F08BCB4E136783DF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7">
    <w:name w:val="D7754EC6D55A465E8E57E79167655A5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8">
    <w:name w:val="AE307CC863B54CE4B7BA77CF7090637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9">
    <w:name w:val="4DE8200A9C444D02BD4EB37DF9B8CB4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0">
    <w:name w:val="9C6AE295D8104BEC9373A98464304DD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1">
    <w:name w:val="20842147B78647D1B55C1823896F80E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2">
    <w:name w:val="198D21BF8F494F03A5B1BFDDD692DE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3">
    <w:name w:val="CEE5344531F7430E99E5785D1C25176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4">
    <w:name w:val="A192E274DA8F405FA34CB4CE1EC95A9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5">
    <w:name w:val="C7C7047B8C9A420A9CEB4B93A3E93D6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6">
    <w:name w:val="FCE2D74EA72246058E61B04A6C9DE38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7">
    <w:name w:val="AAC91870C06647A3ADD5B9CE7B75C78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8">
    <w:name w:val="E07C1152764D4E7A81D3249DEF5547B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9">
    <w:name w:val="2CB36F7E656D4B31A6BFA02923424CE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0">
    <w:name w:val="C144E401F8CE4334B256DDAA0BFBF7A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1">
    <w:name w:val="8BB99E65BB074F09B5FAEC433A1EFFB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2">
    <w:name w:val="68B247545701429E9C64E1ABB5A8147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3">
    <w:name w:val="B7CAC9E3302542019C5C357F38954A1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4">
    <w:name w:val="8AD2912B699C4EEF9B35E8E54A39797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5">
    <w:name w:val="AD97D415D4E94381AD3716362174090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6">
    <w:name w:val="11653385AC354603B6A021D434EC25D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7">
    <w:name w:val="72050AD188A34A48ABE226C0546920F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8">
    <w:name w:val="3CA3A4B419F240F19A8068F5B09A60F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9">
    <w:name w:val="3E4430F832F54E2CB42624351AC13A2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0">
    <w:name w:val="6F760B6F6C444173BF014F4B045482A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1">
    <w:name w:val="458F487A5A844A0C9D3308E66CF59D6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2">
    <w:name w:val="6B4BFA2B11C64CC7AAC24D97124AA7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3">
    <w:name w:val="0B602A4A11584FC1985C852DCB27B8B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4">
    <w:name w:val="E32F489D072245699761CFF8ED2D225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5">
    <w:name w:val="D5FE579271FC438E8AA35896ADB2AC4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6">
    <w:name w:val="7AF287B01F104A9BBB3CF765F1312B3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7">
    <w:name w:val="19F999D38FA1448192B6874097D0D4B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8">
    <w:name w:val="B17278A37487492A8C70B5647F850B8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9">
    <w:name w:val="B757A9273080445D893762926B7C92F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0">
    <w:name w:val="61E8367762EF448FAB3F1AD810D096A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1">
    <w:name w:val="3F339FEB07874E989FB876F6FD2E8C2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2">
    <w:name w:val="FCD9BB6C34E1469A807B2C38CEA1F0D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3">
    <w:name w:val="7F5DD181A06E4DC2A39245A737EFDFC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4">
    <w:name w:val="86F8124BE19E4B0B92BFAA92E6C3EF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5">
    <w:name w:val="D36031E5BC854E588790111F104B329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6">
    <w:name w:val="3FC73FC52B7E456382ED5B69FD0ED34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7">
    <w:name w:val="4A356ACA891E4D9C9F4D68B421B273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8">
    <w:name w:val="90101F674CD742F7B5A8E153C1168D1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9">
    <w:name w:val="C946CA1506404290B41608A54AB3D25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0">
    <w:name w:val="7EBCDD489170406FA3514B4D50D99B2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1">
    <w:name w:val="D736274A350B4645ACE8B1AC41B8C9F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2">
    <w:name w:val="E7D14945473F4FFBB156FEACC7D5A4A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3">
    <w:name w:val="B6ED64F429E948109991E1FB4BEB04F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4">
    <w:name w:val="D88E64B577D540DBBC0C088AED1429D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5">
    <w:name w:val="92BE9462D2F94DDAB8119BE1D47568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6">
    <w:name w:val="8FBDE67094AD4B46A430205358553F5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7">
    <w:name w:val="B376520F17384D589F2E4B3F3C0CE6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8">
    <w:name w:val="5164C0E616F341FD80ABD401DA13D01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9">
    <w:name w:val="610CA168BFF14236B80D9AEB2ECF7A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0">
    <w:name w:val="A90FCF636B6A4271B4EE3F57E7E65CB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1">
    <w:name w:val="24271C6D2EB641D78B2AF4C2A7DD849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2">
    <w:name w:val="1671634F292741E2A8B186BCAE918C8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3">
    <w:name w:val="953A3D6829D54C2A8FFEDB42057B0BF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4">
    <w:name w:val="51A25AE165F544C2AB8A9D61571C3B9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5">
    <w:name w:val="DC5194CF425E40E3B20B5D16EE0AB76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6">
    <w:name w:val="4654968A0EB941B2ACECE878ED6F8B5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7">
    <w:name w:val="C928EED360EC4177AFE452FA1B332FF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8">
    <w:name w:val="BB51487C819B46CC95F1BD6106F3066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MS Bullet Journ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FF00"/>
      </a:accent1>
      <a:accent2>
        <a:srgbClr val="00FFFF"/>
      </a:accent2>
      <a:accent3>
        <a:srgbClr val="FF33CC"/>
      </a:accent3>
      <a:accent4>
        <a:srgbClr val="00FF00"/>
      </a:accent4>
      <a:accent5>
        <a:srgbClr val="FF0000"/>
      </a:accent5>
      <a:accent6>
        <a:srgbClr val="DAE3F3"/>
      </a:accent6>
      <a:hlink>
        <a:srgbClr val="FFFF00"/>
      </a:hlink>
      <a:folHlink>
        <a:srgbClr val="FFFF00"/>
      </a:folHlink>
    </a:clrScheme>
    <a:fontScheme name="Custom 17">
      <a:majorFont>
        <a:latin typeface="The Hand Black"/>
        <a:ea typeface=""/>
        <a:cs typeface=""/>
      </a:majorFont>
      <a:minorFont>
        <a:latin typeface="The Ha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42480f6609812271f56e53f2aff71704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4b48d77c16982ba2890c3fe2b4c067b2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9346F8-BD26-4EDA-9D19-229859101FD4}">
  <ds:schemaRefs/>
</ds:datastoreItem>
</file>

<file path=customXml/itemProps3.xml><?xml version="1.0" encoding="utf-8"?>
<ds:datastoreItem xmlns:ds="http://schemas.openxmlformats.org/officeDocument/2006/customXml" ds:itemID="{05B90854-932F-403F-BA42-535298A72D31}">
  <ds:schemaRefs/>
</ds:datastoreItem>
</file>

<file path=customXml/itemProps4.xml><?xml version="1.0" encoding="utf-8"?>
<ds:datastoreItem xmlns:ds="http://schemas.openxmlformats.org/officeDocument/2006/customXml" ds:itemID="{13417136-3A3F-4997-81A9-90D0EC5C8723}">
  <ds:schemaRefs/>
</ds:datastoreItem>
</file>

<file path=customXml/itemProps5.xml><?xml version="1.0" encoding="utf-8"?>
<ds:datastoreItem xmlns:ds="http://schemas.openxmlformats.org/officeDocument/2006/customXml" ds:itemID="{D04A3DF8-1131-4791-9C0A-529606028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 journal </Template>
  <Pages>1</Pages>
  <Words>25</Words>
  <Characters>148</Characters>
  <Lines>1</Lines>
  <Paragraphs>1</Paragraphs>
  <TotalTime>0</TotalTime>
  <ScaleCrop>false</ScaleCrop>
  <LinksUpToDate>false</LinksUpToDate>
  <CharactersWithSpaces>172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2020-07-21T06:58:00Z</dcterms:created>
  <dcterms:modified xsi:type="dcterms:W3CDTF">2020-10-07T12:19:01Z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